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74" w:rsidRDefault="0083430A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83430A">
        <w:rPr>
          <w:noProof/>
          <w:lang w:val="bg-BG" w:eastAsia="bg-BG"/>
        </w:rPr>
        <w:drawing>
          <wp:inline distT="0" distB="0" distL="0" distR="0" wp14:anchorId="1E9461CC" wp14:editId="3D78994A">
            <wp:extent cx="4837190" cy="8508670"/>
            <wp:effectExtent l="0" t="0" r="190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73"/>
                    <a:stretch/>
                  </pic:blipFill>
                  <pic:spPr bwMode="auto">
                    <a:xfrm>
                      <a:off x="0" y="0"/>
                      <a:ext cx="4843045" cy="8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1A74" w:rsidSect="00C6695E"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B3" w:rsidRDefault="007919B3" w:rsidP="004E46E1">
      <w:r>
        <w:separator/>
      </w:r>
    </w:p>
    <w:p w:rsidR="007919B3" w:rsidRDefault="007919B3" w:rsidP="004E46E1"/>
  </w:endnote>
  <w:endnote w:type="continuationSeparator" w:id="0">
    <w:p w:rsidR="007919B3" w:rsidRDefault="007919B3" w:rsidP="004E46E1">
      <w:r>
        <w:continuationSeparator/>
      </w:r>
    </w:p>
    <w:p w:rsidR="007919B3" w:rsidRDefault="007919B3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B3" w:rsidRDefault="007919B3" w:rsidP="004E46E1">
      <w:r>
        <w:separator/>
      </w:r>
    </w:p>
    <w:p w:rsidR="007919B3" w:rsidRDefault="007919B3" w:rsidP="004E46E1"/>
  </w:footnote>
  <w:footnote w:type="continuationSeparator" w:id="0">
    <w:p w:rsidR="007919B3" w:rsidRDefault="007919B3" w:rsidP="004E46E1">
      <w:r>
        <w:continuationSeparator/>
      </w:r>
    </w:p>
    <w:p w:rsidR="007919B3" w:rsidRDefault="007919B3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C27BC6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AA3864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F412A7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AA3864">
            <w:rPr>
              <w:rFonts w:ascii="Times New Roman" w:hAnsi="Times New Roman" w:cs="Times New Roman"/>
              <w:sz w:val="20"/>
              <w:szCs w:val="20"/>
              <w:lang w:val="bg-BG"/>
            </w:rPr>
            <w:t>3</w:t>
          </w:r>
        </w:p>
        <w:p w:rsidR="001323EF" w:rsidRPr="00C27BC6" w:rsidRDefault="00C27BC6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C27BC6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F412A7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070284" w:rsidP="00070284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F412A7">
            <w:rPr>
              <w:rFonts w:ascii="Times New Roman" w:hAnsi="Times New Roman" w:cs="Times New Roman"/>
              <w:sz w:val="20"/>
              <w:szCs w:val="20"/>
              <w:lang w:val="bg-BG"/>
            </w:rPr>
            <w:t>Протокол за инспекция на индивидуална предпазна екипировка срещу падане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27BC6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27BC6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F87E6B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C27BC6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C27BC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2BD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0881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9B3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864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27BC6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763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4D6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2A7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87E6B"/>
    <w:rsid w:val="00F90443"/>
    <w:rsid w:val="00F91279"/>
    <w:rsid w:val="00F9166E"/>
    <w:rsid w:val="00F91B61"/>
    <w:rsid w:val="00F923ED"/>
    <w:rsid w:val="00F92E9A"/>
    <w:rsid w:val="00F92FE7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A265-61A8-4E39-B8C4-7CCC6D08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13</cp:revision>
  <cp:lastPrinted>2014-10-14T13:39:00Z</cp:lastPrinted>
  <dcterms:created xsi:type="dcterms:W3CDTF">2015-01-04T16:03:00Z</dcterms:created>
  <dcterms:modified xsi:type="dcterms:W3CDTF">2015-03-12T16:59:00Z</dcterms:modified>
</cp:coreProperties>
</file>